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ate VICARS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Holt(q.v.).</w:t>
      </w: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E5893" w:rsidRDefault="001E5893" w:rsidP="001E5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Start w:id="0" w:name="_GoBack"/>
      <w:bookmarkEnd w:id="0"/>
    </w:p>
    <w:sectPr w:rsidR="00DD5B8A" w:rsidRPr="001E5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893" w:rsidRDefault="001E5893" w:rsidP="00564E3C">
      <w:pPr>
        <w:spacing w:after="0" w:line="240" w:lineRule="auto"/>
      </w:pPr>
      <w:r>
        <w:separator/>
      </w:r>
    </w:p>
  </w:endnote>
  <w:endnote w:type="continuationSeparator" w:id="0">
    <w:p w:rsidR="001E5893" w:rsidRDefault="001E589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5893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893" w:rsidRDefault="001E5893" w:rsidP="00564E3C">
      <w:pPr>
        <w:spacing w:after="0" w:line="240" w:lineRule="auto"/>
      </w:pPr>
      <w:r>
        <w:separator/>
      </w:r>
    </w:p>
  </w:footnote>
  <w:footnote w:type="continuationSeparator" w:id="0">
    <w:p w:rsidR="001E5893" w:rsidRDefault="001E589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893"/>
    <w:rsid w:val="001E589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4BFA2"/>
  <w15:chartTrackingRefBased/>
  <w15:docId w15:val="{BDCA145E-17C5-4157-BF12-A3F826C3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E58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2015-12-03T21:13:00Z</dcterms:created>
  <dcterms:modified xsi:type="dcterms:W3CDTF">2015-12-03T21:14:00Z</dcterms:modified>
</cp:coreProperties>
</file>